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459AC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PAGE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570C2AC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Kirkbymoorside, Yorkshire. Yeoman.</w:t>
      </w:r>
    </w:p>
    <w:p w14:paraId="41E91A40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</w:p>
    <w:p w14:paraId="26A0D3F5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</w:p>
    <w:p w14:paraId="02F01528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Sir Thomas </w:t>
      </w:r>
      <w:proofErr w:type="spellStart"/>
      <w:r>
        <w:rPr>
          <w:rFonts w:cs="Times New Roman"/>
          <w:szCs w:val="24"/>
        </w:rPr>
        <w:t>Metham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six</w:t>
      </w:r>
      <w:proofErr w:type="gramEnd"/>
    </w:p>
    <w:p w14:paraId="4F684705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E795A17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</w:p>
    <w:p w14:paraId="40821BF1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</w:p>
    <w:p w14:paraId="5A76C27E" w14:textId="77777777" w:rsidR="00101278" w:rsidRDefault="00101278" w:rsidP="0010127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p w14:paraId="241D45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D4B6" w14:textId="77777777" w:rsidR="00101278" w:rsidRDefault="00101278" w:rsidP="009139A6">
      <w:r>
        <w:separator/>
      </w:r>
    </w:p>
  </w:endnote>
  <w:endnote w:type="continuationSeparator" w:id="0">
    <w:p w14:paraId="69C12A22" w14:textId="77777777" w:rsidR="00101278" w:rsidRDefault="001012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BA6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203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F0A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39663" w14:textId="77777777" w:rsidR="00101278" w:rsidRDefault="00101278" w:rsidP="009139A6">
      <w:r>
        <w:separator/>
      </w:r>
    </w:p>
  </w:footnote>
  <w:footnote w:type="continuationSeparator" w:id="0">
    <w:p w14:paraId="3712B27D" w14:textId="77777777" w:rsidR="00101278" w:rsidRDefault="001012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427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F06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105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278"/>
    <w:rsid w:val="000666E0"/>
    <w:rsid w:val="00101278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D344C"/>
  <w15:chartTrackingRefBased/>
  <w15:docId w15:val="{59B57179-835D-4486-81B1-A32C6495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12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2024-05-09T16:41:00Z</dcterms:created>
  <dcterms:modified xsi:type="dcterms:W3CDTF">2024-05-09T16:46:00Z</dcterms:modified>
</cp:coreProperties>
</file>